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4AF6" w14:textId="2D9E0288" w:rsidR="00BB1E26" w:rsidRDefault="0029489C" w:rsidP="0029489C">
      <w:pPr>
        <w:tabs>
          <w:tab w:val="left" w:pos="1961"/>
        </w:tabs>
        <w:spacing w:line="240" w:lineRule="auto"/>
      </w:pPr>
      <w:r>
        <w:tab/>
      </w:r>
    </w:p>
    <w:p w14:paraId="659E1848" w14:textId="77777777" w:rsidR="00A90713" w:rsidRDefault="00A90713" w:rsidP="00A90713">
      <w:pPr>
        <w:spacing w:line="240" w:lineRule="auto"/>
      </w:pPr>
    </w:p>
    <w:p w14:paraId="4474B168" w14:textId="77777777" w:rsidR="00D80EC1" w:rsidRPr="00D80EC1" w:rsidRDefault="00D80EC1" w:rsidP="00A90713">
      <w:pPr>
        <w:spacing w:line="240" w:lineRule="auto"/>
        <w:contextualSpacing/>
        <w:jc w:val="center"/>
        <w:rPr>
          <w:rFonts w:eastAsia="Times New Roman"/>
          <w:b/>
          <w:caps/>
          <w:spacing w:val="5"/>
          <w:kern w:val="28"/>
          <w:szCs w:val="52"/>
        </w:rPr>
      </w:pPr>
      <w:r w:rsidRPr="00D80EC1">
        <w:rPr>
          <w:rFonts w:eastAsia="Times New Roman"/>
          <w:b/>
          <w:caps/>
          <w:spacing w:val="5"/>
          <w:kern w:val="28"/>
          <w:szCs w:val="52"/>
        </w:rPr>
        <w:t>Pooblastilo</w:t>
      </w:r>
    </w:p>
    <w:p w14:paraId="4BC6CE27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 xml:space="preserve">Ministrstvo za </w:t>
      </w:r>
      <w:r w:rsidR="00FA4E1E">
        <w:rPr>
          <w:rFonts w:cs="Arial"/>
        </w:rPr>
        <w:t>javno upravo</w:t>
      </w:r>
    </w:p>
    <w:p w14:paraId="24DF932C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>(identifikacija izdajatelja pooblastila)</w:t>
      </w:r>
    </w:p>
    <w:p w14:paraId="301DD321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03397228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Podpisani pooblaščam zavarovalnega posrednika</w:t>
      </w:r>
      <w:r w:rsidR="00CF7EC2">
        <w:rPr>
          <w:rFonts w:cs="Arial"/>
        </w:rPr>
        <w:t>:</w:t>
      </w:r>
      <w:r w:rsidRPr="00D80EC1">
        <w:rPr>
          <w:rFonts w:cs="Arial"/>
        </w:rPr>
        <w:t xml:space="preserve"> </w:t>
      </w:r>
    </w:p>
    <w:p w14:paraId="4DDD21DA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37688050" w14:textId="77777777" w:rsidR="00FA4E1E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f</w:t>
      </w:r>
      <w:r w:rsidR="000C5414">
        <w:rPr>
          <w:rFonts w:cs="Arial"/>
        </w:rPr>
        <w:t>irma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800BA6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3F0F5EEB" w14:textId="77777777" w:rsidR="00BB3231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p</w:t>
      </w:r>
      <w:r w:rsidR="000C5414">
        <w:rPr>
          <w:rFonts w:cs="Arial"/>
        </w:rPr>
        <w:t>oslovni naslov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800BA6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4BB93FC0" w14:textId="77777777" w:rsidR="001573D5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matična številka: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800BA6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  <w:r w:rsidRPr="00D80EC1">
        <w:rPr>
          <w:rFonts w:cs="Arial"/>
        </w:rPr>
        <w:t xml:space="preserve"> </w:t>
      </w:r>
    </w:p>
    <w:p w14:paraId="1CCF958C" w14:textId="77777777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identifikacijska številka za DDV: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800BA6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62A8EBCE" w14:textId="77777777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dovoljenje Agencije za zavarovalni nadzor št.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800BA6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  <w:r w:rsidR="00094646">
        <w:rPr>
          <w:rFonts w:cs="Arial"/>
        </w:rPr>
        <w:t xml:space="preserve"> </w:t>
      </w:r>
      <w:r w:rsidRPr="00D80EC1">
        <w:rPr>
          <w:rFonts w:cs="Arial"/>
        </w:rPr>
        <w:t xml:space="preserve">z dne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800BA6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056B36C6" w14:textId="77777777" w:rsidR="001573D5" w:rsidRDefault="001573D5" w:rsidP="00A90713">
      <w:pPr>
        <w:spacing w:line="240" w:lineRule="auto"/>
        <w:rPr>
          <w:rFonts w:cs="Arial"/>
        </w:rPr>
      </w:pPr>
    </w:p>
    <w:p w14:paraId="7D2103D9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ki ga zastopa</w:t>
      </w:r>
      <w:r w:rsidR="00FA4E1E">
        <w:rPr>
          <w:rFonts w:cs="Arial"/>
        </w:rPr>
        <w:t>:</w:t>
      </w:r>
      <w:r w:rsidRPr="00D80EC1">
        <w:rPr>
          <w:rFonts w:cs="Arial"/>
        </w:rPr>
        <w:t xml:space="preserve">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800BA6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769D855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1410DE21" w14:textId="734180F3" w:rsidR="00D80EC1" w:rsidRPr="00D80EC1" w:rsidRDefault="00D80EC1" w:rsidP="00A90713">
      <w:pPr>
        <w:spacing w:line="240" w:lineRule="auto"/>
        <w:rPr>
          <w:rFonts w:cs="Arial"/>
        </w:rPr>
      </w:pPr>
      <w:r w:rsidRPr="00AE6E70">
        <w:rPr>
          <w:rFonts w:cs="Arial"/>
        </w:rPr>
        <w:t xml:space="preserve">da opravi vse zavarovalne posle izdajatelja pooblastila z zavarovalnicami v </w:t>
      </w:r>
      <w:r w:rsidR="000B38ED" w:rsidRPr="00AE6E70">
        <w:rPr>
          <w:rFonts w:cs="Arial"/>
        </w:rPr>
        <w:t>našem</w:t>
      </w:r>
      <w:r w:rsidRPr="00AE6E70">
        <w:rPr>
          <w:rFonts w:cs="Arial"/>
        </w:rPr>
        <w:t xml:space="preserve"> imenu in za naš račun in </w:t>
      </w:r>
      <w:r w:rsidR="000B38ED" w:rsidRPr="00AE6E70">
        <w:rPr>
          <w:rFonts w:cs="Arial"/>
        </w:rPr>
        <w:t xml:space="preserve">v imenu in </w:t>
      </w:r>
      <w:r w:rsidRPr="00AE6E70">
        <w:rPr>
          <w:rFonts w:cs="Arial"/>
        </w:rPr>
        <w:t>za račun vseh posameznih naročnikov, ki bodo pristopili</w:t>
      </w:r>
      <w:r w:rsidRPr="00D80EC1">
        <w:rPr>
          <w:rFonts w:cs="Arial"/>
        </w:rPr>
        <w:t xml:space="preserve"> k skupnemu javnemu naročilu za </w:t>
      </w:r>
      <w:r w:rsidR="009C14C0">
        <w:rPr>
          <w:rFonts w:cs="Arial"/>
        </w:rPr>
        <w:t>storitve avtomobilskega zavarovanja</w:t>
      </w:r>
      <w:r w:rsidR="00117EB9">
        <w:rPr>
          <w:rFonts w:cs="Arial"/>
        </w:rPr>
        <w:t xml:space="preserve"> za obdobje 36 mesecev (v nadaljevanju: javno naročilo)</w:t>
      </w:r>
      <w:r w:rsidRPr="00D80EC1">
        <w:rPr>
          <w:rFonts w:cs="Arial"/>
        </w:rPr>
        <w:t xml:space="preserve">, v skladu z določili </w:t>
      </w:r>
      <w:r w:rsidR="00BB3231">
        <w:rPr>
          <w:rFonts w:cs="Arial"/>
        </w:rPr>
        <w:t>548</w:t>
      </w:r>
      <w:r w:rsidRPr="00D80EC1">
        <w:rPr>
          <w:rFonts w:cs="Arial"/>
        </w:rPr>
        <w:t xml:space="preserve">. do vključno </w:t>
      </w:r>
      <w:r w:rsidR="00BB3231">
        <w:rPr>
          <w:rFonts w:cs="Arial"/>
        </w:rPr>
        <w:t>557</w:t>
      </w:r>
      <w:r w:rsidRPr="00D80EC1">
        <w:rPr>
          <w:rFonts w:cs="Arial"/>
        </w:rPr>
        <w:t xml:space="preserve">. člena </w:t>
      </w:r>
      <w:r w:rsidR="00117EB9" w:rsidRPr="00800BA6">
        <w:rPr>
          <w:rFonts w:cs="Arial"/>
        </w:rPr>
        <w:t xml:space="preserve">Zakona o zavarovalništvu </w:t>
      </w:r>
      <w:r w:rsidR="00117EB9">
        <w:rPr>
          <w:rFonts w:cs="Arial"/>
        </w:rPr>
        <w:t>(Uradni list RS, št. 93/15</w:t>
      </w:r>
      <w:r w:rsidR="00A90713">
        <w:rPr>
          <w:rFonts w:cs="Arial"/>
        </w:rPr>
        <w:t>,</w:t>
      </w:r>
      <w:r w:rsidR="00117EB9">
        <w:rPr>
          <w:rFonts w:cs="Arial"/>
        </w:rPr>
        <w:t xml:space="preserve"> 9/19</w:t>
      </w:r>
      <w:r w:rsidR="00A90713">
        <w:rPr>
          <w:rFonts w:cs="Arial"/>
        </w:rPr>
        <w:t xml:space="preserve"> in 102/20</w:t>
      </w:r>
      <w:r w:rsidR="00117EB9">
        <w:rPr>
          <w:rFonts w:cs="Arial"/>
        </w:rPr>
        <w:t xml:space="preserve">; </w:t>
      </w:r>
      <w:r w:rsidR="00117EB9" w:rsidRPr="00800BA6">
        <w:rPr>
          <w:rFonts w:cs="Arial"/>
        </w:rPr>
        <w:t>ZZavar</w:t>
      </w:r>
      <w:r w:rsidR="00117EB9">
        <w:rPr>
          <w:rFonts w:cs="Arial"/>
        </w:rPr>
        <w:t>-1</w:t>
      </w:r>
      <w:r w:rsidR="00117EB9" w:rsidRPr="00800BA6">
        <w:rPr>
          <w:rFonts w:cs="Arial"/>
        </w:rPr>
        <w:t>).</w:t>
      </w:r>
    </w:p>
    <w:p w14:paraId="6626602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69434235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Pooblastilo, ki je priloga pogodbe </w:t>
      </w:r>
      <w:r w:rsidR="00CF7EC2">
        <w:rPr>
          <w:rFonts w:cs="Arial"/>
          <w:color w:val="000000"/>
        </w:rPr>
        <w:t xml:space="preserve">o zavarovalnem posredovanju št.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800BA6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  <w:r w:rsidR="00BB3231" w:rsidRPr="00D80EC1">
        <w:rPr>
          <w:rFonts w:cs="Arial"/>
          <w:color w:val="000000"/>
        </w:rPr>
        <w:t xml:space="preserve"> </w:t>
      </w:r>
      <w:r w:rsidRPr="00D80EC1">
        <w:rPr>
          <w:rFonts w:cs="Arial"/>
          <w:color w:val="000000"/>
        </w:rPr>
        <w:t>(v nadaljevanju</w:t>
      </w:r>
      <w:r w:rsidR="000C5414">
        <w:rPr>
          <w:rFonts w:cs="Arial"/>
          <w:color w:val="000000"/>
        </w:rPr>
        <w:t>:</w:t>
      </w:r>
      <w:r w:rsidRPr="00D80EC1">
        <w:rPr>
          <w:rFonts w:cs="Arial"/>
          <w:color w:val="000000"/>
        </w:rPr>
        <w:t xml:space="preserve"> pogodba), velja za zastopanje interesov zavarovanca v razmerju do zavarovalnic, v skladu in na način kot to določa pogodba, kar zajema predvsem:</w:t>
      </w:r>
    </w:p>
    <w:p w14:paraId="544FD221" w14:textId="77777777" w:rsidR="00D80EC1" w:rsidRPr="00D80EC1" w:rsidRDefault="00D80EC1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dostop do vseh podatkov iz obstoječih zavarovanj posameznih naročnikov, ki so potrebni za oblikovanje predmetnega javnega naročila, </w:t>
      </w:r>
    </w:p>
    <w:p w14:paraId="153D24E4" w14:textId="77777777" w:rsidR="00D80EC1" w:rsidRPr="00D80EC1" w:rsidRDefault="000C5F94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javno naročilo,</w:t>
      </w:r>
      <w:r w:rsidR="00D80EC1" w:rsidRPr="00D80EC1">
        <w:rPr>
          <w:rFonts w:cs="Arial"/>
          <w:color w:val="000000"/>
        </w:rPr>
        <w:t xml:space="preserve"> za katerega je sklenjena pogodba in v okviru predmetnega javnega naročila:</w:t>
      </w:r>
    </w:p>
    <w:p w14:paraId="65BCFDB1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sklepanje vseh novih zavarovalnih pogodb/polic, </w:t>
      </w:r>
    </w:p>
    <w:p w14:paraId="1E5D585A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svetovanje pri novih zavarovalnih pogodbah/policah in </w:t>
      </w:r>
    </w:p>
    <w:p w14:paraId="7E13417E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svetovanje v postopkih likvidacije vseh zavarovalnih primerov.</w:t>
      </w:r>
    </w:p>
    <w:p w14:paraId="43C485F2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65536277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Pooblastitelj ni zavezan in ne odgovarja za nobeno finančno posledico, ki bi nastala z uporabo tega pooblastila na strani zavarovalnega posrednika; kamor izrecno spada višina in način plačila posredniške provizije, kar je v izključni pristojnosti izbranega zavarovalnega posrednika in zavarovalnice</w:t>
      </w:r>
      <w:r w:rsidR="000C5414">
        <w:rPr>
          <w:rFonts w:cs="Arial"/>
          <w:color w:val="000000"/>
        </w:rPr>
        <w:t>,</w:t>
      </w:r>
      <w:r w:rsidRPr="00D80EC1">
        <w:rPr>
          <w:rFonts w:cs="Arial"/>
          <w:color w:val="000000"/>
        </w:rPr>
        <w:t xml:space="preserve"> izbrane v okviru posameznega posla.</w:t>
      </w:r>
    </w:p>
    <w:p w14:paraId="4AF548FF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EFE2957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  <w:color w:val="000000"/>
        </w:rPr>
        <w:t xml:space="preserve">V Ljubljani, dne </w:t>
      </w:r>
      <w:r w:rsidRPr="00D80EC1">
        <w:rPr>
          <w:rFonts w:cs="Arial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D80EC1">
        <w:rPr>
          <w:rFonts w:cs="Arial"/>
        </w:rPr>
        <w:instrText xml:space="preserve"> FORMTEXT </w:instrText>
      </w:r>
      <w:r w:rsidRPr="00D80EC1">
        <w:rPr>
          <w:rFonts w:cs="Arial"/>
        </w:rPr>
      </w:r>
      <w:r w:rsidRPr="00D80EC1">
        <w:rPr>
          <w:rFonts w:cs="Arial"/>
        </w:rPr>
        <w:fldChar w:fldCharType="separate"/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cs="Arial"/>
        </w:rPr>
        <w:fldChar w:fldCharType="end"/>
      </w:r>
    </w:p>
    <w:p w14:paraId="3784CC1E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FE70DD2" w14:textId="50DFAF3C" w:rsidR="00AB127A" w:rsidRPr="00706C5F" w:rsidRDefault="00AB127A" w:rsidP="00A90713">
      <w:pPr>
        <w:spacing w:line="240" w:lineRule="auto"/>
        <w:jc w:val="center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>Boštjan Koritnik</w:t>
      </w:r>
    </w:p>
    <w:p w14:paraId="1E09FB8C" w14:textId="77777777" w:rsidR="00AB127A" w:rsidRDefault="00AB127A" w:rsidP="00AB127A">
      <w:pPr>
        <w:spacing w:line="240" w:lineRule="auto"/>
        <w:ind w:left="1416" w:firstLine="708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minister</w:t>
      </w:r>
    </w:p>
    <w:p w14:paraId="0003DD90" w14:textId="77777777" w:rsidR="00AB127A" w:rsidRPr="00D80EC1" w:rsidRDefault="00AB127A" w:rsidP="00A90713">
      <w:pPr>
        <w:spacing w:line="240" w:lineRule="auto"/>
        <w:jc w:val="left"/>
        <w:rPr>
          <w:rFonts w:cs="Arial"/>
          <w:color w:val="000000"/>
        </w:rPr>
      </w:pPr>
    </w:p>
    <w:p w14:paraId="2F579D87" w14:textId="77777777" w:rsidR="00AB127A" w:rsidRDefault="00AB127A" w:rsidP="00A90713">
      <w:pPr>
        <w:spacing w:line="240" w:lineRule="auto"/>
        <w:jc w:val="left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</w:p>
    <w:p w14:paraId="0B72A35B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47F194BA" w14:textId="77777777" w:rsidR="00990C82" w:rsidRDefault="00990C82" w:rsidP="00A90713">
      <w:pPr>
        <w:spacing w:line="240" w:lineRule="auto"/>
        <w:jc w:val="center"/>
        <w:rPr>
          <w:b/>
          <w:sz w:val="52"/>
          <w:szCs w:val="52"/>
        </w:rPr>
      </w:pPr>
    </w:p>
    <w:sectPr w:rsidR="00990C82" w:rsidSect="0029489C">
      <w:footerReference w:type="default" r:id="rId8"/>
      <w:headerReference w:type="first" r:id="rId9"/>
      <w:pgSz w:w="11906" w:h="16838" w:code="9"/>
      <w:pgMar w:top="1418" w:right="1418" w:bottom="1418" w:left="1418" w:header="709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AFDA" w14:textId="77777777" w:rsidR="00FA3926" w:rsidRDefault="00FA3926" w:rsidP="00107834">
      <w:pPr>
        <w:spacing w:line="240" w:lineRule="auto"/>
      </w:pPr>
      <w:r>
        <w:separator/>
      </w:r>
    </w:p>
  </w:endnote>
  <w:endnote w:type="continuationSeparator" w:id="0">
    <w:p w14:paraId="26CEE957" w14:textId="77777777" w:rsidR="00FA3926" w:rsidRDefault="00FA392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E019" w14:textId="77777777" w:rsidR="00356B02" w:rsidRPr="00831D98" w:rsidRDefault="003C15CC" w:rsidP="00D912A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PPZP/2016</w:t>
    </w:r>
    <w:r w:rsidR="00D912A6">
      <w:rPr>
        <w:sz w:val="16"/>
        <w:szCs w:val="16"/>
      </w:rPr>
      <w:tab/>
    </w:r>
    <w:r w:rsidR="00D912A6">
      <w:rPr>
        <w:sz w:val="16"/>
        <w:szCs w:val="16"/>
      </w:rPr>
      <w:tab/>
    </w:r>
    <w:r w:rsidR="00356B02">
      <w:rPr>
        <w:sz w:val="16"/>
        <w:szCs w:val="16"/>
      </w:rPr>
      <w:t xml:space="preserve">Stran 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PAGE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  <w:r w:rsidR="00356B02">
      <w:rPr>
        <w:sz w:val="16"/>
        <w:szCs w:val="16"/>
      </w:rPr>
      <w:t>/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NUMPAGES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8607" w14:textId="77777777" w:rsidR="00FA3926" w:rsidRDefault="00FA3926" w:rsidP="00107834">
      <w:pPr>
        <w:spacing w:line="240" w:lineRule="auto"/>
      </w:pPr>
      <w:r>
        <w:separator/>
      </w:r>
    </w:p>
  </w:footnote>
  <w:footnote w:type="continuationSeparator" w:id="0">
    <w:p w14:paraId="45011ABE" w14:textId="77777777" w:rsidR="00FA3926" w:rsidRDefault="00FA392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5836" w14:textId="00718CC3" w:rsidR="00356B02" w:rsidRPr="0029489C" w:rsidRDefault="00E10ACE" w:rsidP="0029489C">
    <w:pPr>
      <w:pStyle w:val="Glava"/>
    </w:pPr>
    <w:r>
      <w:rPr>
        <w:noProof/>
        <w:lang w:eastAsia="sl-SI"/>
      </w:rPr>
      <w:drawing>
        <wp:inline distT="0" distB="0" distL="0" distR="0" wp14:anchorId="1583A6EE" wp14:editId="0392B107">
          <wp:extent cx="2372360" cy="313055"/>
          <wp:effectExtent l="0" t="0" r="889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C94EE6" w14:textId="6084368C" w:rsidR="003C15CC" w:rsidRPr="00291380" w:rsidRDefault="00DA3A5D" w:rsidP="0029489C">
    <w:pPr>
      <w:tabs>
        <w:tab w:val="left" w:pos="5112"/>
      </w:tabs>
      <w:spacing w:before="240" w:line="240" w:lineRule="exact"/>
      <w:ind w:left="851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>Tržaška cesta 21</w:t>
    </w:r>
    <w:r w:rsidR="003C15CC">
      <w:rPr>
        <w:rFonts w:eastAsia="Times New Roman" w:cs="Arial"/>
        <w:sz w:val="16"/>
        <w:szCs w:val="24"/>
      </w:rPr>
      <w:t>, 1000 Ljubljana</w:t>
    </w:r>
    <w:r w:rsidR="003C15CC">
      <w:rPr>
        <w:rFonts w:eastAsia="Times New Roman" w:cs="Arial"/>
        <w:sz w:val="16"/>
        <w:szCs w:val="24"/>
      </w:rPr>
      <w:tab/>
      <w:t>T: 01 478 18 80</w:t>
    </w:r>
    <w:r w:rsidR="003C15CC" w:rsidRPr="00291380">
      <w:rPr>
        <w:rFonts w:eastAsia="Times New Roman" w:cs="Arial"/>
        <w:sz w:val="16"/>
        <w:szCs w:val="24"/>
      </w:rPr>
      <w:t xml:space="preserve"> </w:t>
    </w:r>
  </w:p>
  <w:p w14:paraId="093E317B" w14:textId="77777777" w:rsidR="00A90713" w:rsidRDefault="003C15CC" w:rsidP="003C15CC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 w:rsidRPr="00291380">
      <w:rPr>
        <w:rFonts w:eastAsia="Times New Roman" w:cs="Arial"/>
        <w:sz w:val="16"/>
        <w:szCs w:val="24"/>
      </w:rPr>
      <w:tab/>
      <w:t xml:space="preserve">E: </w:t>
    </w:r>
    <w:hyperlink r:id="rId2" w:history="1">
      <w:r w:rsidRPr="00C7438E">
        <w:rPr>
          <w:rStyle w:val="Hiperpovezava"/>
          <w:rFonts w:eastAsia="Times New Roman" w:cs="Arial"/>
          <w:sz w:val="16"/>
          <w:szCs w:val="24"/>
        </w:rPr>
        <w:t>gp.mju@gov.si</w:t>
      </w:r>
    </w:hyperlink>
  </w:p>
  <w:p w14:paraId="73C38B0E" w14:textId="4E8DBC84" w:rsidR="00356B02" w:rsidRPr="00A90713" w:rsidRDefault="00A90713" w:rsidP="00A90713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ab/>
    </w:r>
    <w:hyperlink r:id="rId3" w:history="1">
      <w:r w:rsidRPr="00D65138">
        <w:rPr>
          <w:rStyle w:val="Hiperpovezava"/>
          <w:rFonts w:eastAsia="Times New Roman" w:cs="Arial"/>
          <w:sz w:val="16"/>
          <w:szCs w:val="24"/>
        </w:rPr>
        <w:t>www.mju.gov.si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E2E90"/>
    <w:multiLevelType w:val="multilevel"/>
    <w:tmpl w:val="70AAA324"/>
    <w:numStyleLink w:val="Natevanjestevilkami"/>
  </w:abstractNum>
  <w:abstractNum w:abstractNumId="1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B7704FF"/>
    <w:multiLevelType w:val="multilevel"/>
    <w:tmpl w:val="B3E8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08564D"/>
    <w:multiLevelType w:val="hybridMultilevel"/>
    <w:tmpl w:val="B2DA03BC"/>
    <w:lvl w:ilvl="0" w:tplc="151EA6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37B7C96"/>
    <w:multiLevelType w:val="hybridMultilevel"/>
    <w:tmpl w:val="B164EBF6"/>
    <w:lvl w:ilvl="0" w:tplc="4F2CCD6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7A0EB5"/>
    <w:multiLevelType w:val="hybridMultilevel"/>
    <w:tmpl w:val="84F081A6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7"/>
    <w:multiLevelType w:val="multilevel"/>
    <w:tmpl w:val="2114831E"/>
    <w:numStyleLink w:val="Headings"/>
  </w:abstractNum>
  <w:abstractNum w:abstractNumId="20" w15:restartNumberingAfterBreak="0">
    <w:nsid w:val="21853604"/>
    <w:multiLevelType w:val="hybridMultilevel"/>
    <w:tmpl w:val="622CA228"/>
    <w:lvl w:ilvl="0" w:tplc="77CC2A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1452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F2713"/>
    <w:multiLevelType w:val="hybridMultilevel"/>
    <w:tmpl w:val="31865B46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51ACA"/>
    <w:multiLevelType w:val="hybridMultilevel"/>
    <w:tmpl w:val="F98C2168"/>
    <w:lvl w:ilvl="0" w:tplc="79CE7604">
      <w:start w:val="1000"/>
      <w:numFmt w:val="bullet"/>
      <w:lvlText w:val="-"/>
      <w:lvlJc w:val="left"/>
      <w:pPr>
        <w:ind w:left="1155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 w15:restartNumberingAfterBreak="0">
    <w:nsid w:val="3ECA7A56"/>
    <w:multiLevelType w:val="hybridMultilevel"/>
    <w:tmpl w:val="138401E8"/>
    <w:lvl w:ilvl="0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D03F17"/>
    <w:multiLevelType w:val="hybridMultilevel"/>
    <w:tmpl w:val="242E47C0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8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C3EB9"/>
    <w:multiLevelType w:val="hybridMultilevel"/>
    <w:tmpl w:val="0F964058"/>
    <w:lvl w:ilvl="0" w:tplc="0424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68C1365"/>
    <w:multiLevelType w:val="hybridMultilevel"/>
    <w:tmpl w:val="D362E9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6CAD6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C3D9F"/>
    <w:multiLevelType w:val="hybridMultilevel"/>
    <w:tmpl w:val="5DD6719E"/>
    <w:lvl w:ilvl="0" w:tplc="4F2CCD6E">
      <w:start w:val="1"/>
      <w:numFmt w:val="bullet"/>
      <w:lvlText w:val="-"/>
      <w:lvlJc w:val="left"/>
      <w:pPr>
        <w:ind w:left="150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3"/>
  </w:num>
  <w:num w:numId="3">
    <w:abstractNumId w:val="1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4">
    <w:abstractNumId w:val="21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34"/>
  </w:num>
  <w:num w:numId="12">
    <w:abstractNumId w:val="35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27"/>
  </w:num>
  <w:num w:numId="19">
    <w:abstractNumId w:val="28"/>
  </w:num>
  <w:num w:numId="20">
    <w:abstractNumId w:val="16"/>
  </w:num>
  <w:num w:numId="21">
    <w:abstractNumId w:val="31"/>
  </w:num>
  <w:num w:numId="22">
    <w:abstractNumId w:val="23"/>
  </w:num>
  <w:num w:numId="23">
    <w:abstractNumId w:val="26"/>
  </w:num>
  <w:num w:numId="24">
    <w:abstractNumId w:val="14"/>
  </w:num>
  <w:num w:numId="25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26">
    <w:abstractNumId w:val="18"/>
  </w:num>
  <w:num w:numId="27">
    <w:abstractNumId w:val="11"/>
  </w:num>
  <w:num w:numId="28">
    <w:abstractNumId w:val="15"/>
  </w:num>
  <w:num w:numId="29">
    <w:abstractNumId w:val="1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0">
    <w:abstractNumId w:val="22"/>
  </w:num>
  <w:num w:numId="31">
    <w:abstractNumId w:val="20"/>
  </w:num>
  <w:num w:numId="32">
    <w:abstractNumId w:val="13"/>
  </w:num>
  <w:num w:numId="33">
    <w:abstractNumId w:val="30"/>
  </w:num>
  <w:num w:numId="34">
    <w:abstractNumId w:val="17"/>
  </w:num>
  <w:num w:numId="35">
    <w:abstractNumId w:val="36"/>
  </w:num>
  <w:num w:numId="36">
    <w:abstractNumId w:val="25"/>
  </w:num>
  <w:num w:numId="37">
    <w:abstractNumId w:val="10"/>
    <w:lvlOverride w:ilvl="0">
      <w:startOverride w:val="3"/>
      <w:lvl w:ilvl="0">
        <w:start w:val="3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4"/>
      <w:lvl w:ilvl="1">
        <w:start w:val="4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8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2E26"/>
    <w:rsid w:val="00004B23"/>
    <w:rsid w:val="00005F4B"/>
    <w:rsid w:val="000078D9"/>
    <w:rsid w:val="0001009B"/>
    <w:rsid w:val="00010E67"/>
    <w:rsid w:val="00011ADB"/>
    <w:rsid w:val="00012BC1"/>
    <w:rsid w:val="00014AA2"/>
    <w:rsid w:val="00015DD6"/>
    <w:rsid w:val="00026D4E"/>
    <w:rsid w:val="00033810"/>
    <w:rsid w:val="000344DF"/>
    <w:rsid w:val="0003458C"/>
    <w:rsid w:val="00051B2D"/>
    <w:rsid w:val="00053B35"/>
    <w:rsid w:val="0005594F"/>
    <w:rsid w:val="000569FF"/>
    <w:rsid w:val="00060E2A"/>
    <w:rsid w:val="0006117D"/>
    <w:rsid w:val="0006500B"/>
    <w:rsid w:val="000656C2"/>
    <w:rsid w:val="0006669E"/>
    <w:rsid w:val="0007004C"/>
    <w:rsid w:val="000757BF"/>
    <w:rsid w:val="000764C0"/>
    <w:rsid w:val="00077BD5"/>
    <w:rsid w:val="000918E8"/>
    <w:rsid w:val="00092E35"/>
    <w:rsid w:val="00094646"/>
    <w:rsid w:val="000965DF"/>
    <w:rsid w:val="00096CFE"/>
    <w:rsid w:val="00097A70"/>
    <w:rsid w:val="000A351D"/>
    <w:rsid w:val="000A4571"/>
    <w:rsid w:val="000A4B6A"/>
    <w:rsid w:val="000B1595"/>
    <w:rsid w:val="000B38ED"/>
    <w:rsid w:val="000B463B"/>
    <w:rsid w:val="000B66C4"/>
    <w:rsid w:val="000B7A9C"/>
    <w:rsid w:val="000C5414"/>
    <w:rsid w:val="000C5F94"/>
    <w:rsid w:val="000C7242"/>
    <w:rsid w:val="000C735E"/>
    <w:rsid w:val="000C799C"/>
    <w:rsid w:val="000E2AF5"/>
    <w:rsid w:val="000E359F"/>
    <w:rsid w:val="000E7E80"/>
    <w:rsid w:val="000F75C6"/>
    <w:rsid w:val="0010091F"/>
    <w:rsid w:val="0010112C"/>
    <w:rsid w:val="00101682"/>
    <w:rsid w:val="00107834"/>
    <w:rsid w:val="0011549B"/>
    <w:rsid w:val="0011613B"/>
    <w:rsid w:val="00117EB9"/>
    <w:rsid w:val="00120550"/>
    <w:rsid w:val="001211CA"/>
    <w:rsid w:val="00122B87"/>
    <w:rsid w:val="00126055"/>
    <w:rsid w:val="00126FA0"/>
    <w:rsid w:val="001317DD"/>
    <w:rsid w:val="00131CF2"/>
    <w:rsid w:val="00137731"/>
    <w:rsid w:val="001379B8"/>
    <w:rsid w:val="00140271"/>
    <w:rsid w:val="00142A68"/>
    <w:rsid w:val="00142EA9"/>
    <w:rsid w:val="0014694B"/>
    <w:rsid w:val="00152883"/>
    <w:rsid w:val="00152B13"/>
    <w:rsid w:val="001573D5"/>
    <w:rsid w:val="001716C5"/>
    <w:rsid w:val="0017436F"/>
    <w:rsid w:val="00174D87"/>
    <w:rsid w:val="00182BED"/>
    <w:rsid w:val="00195B86"/>
    <w:rsid w:val="001A6646"/>
    <w:rsid w:val="001B0726"/>
    <w:rsid w:val="001B174A"/>
    <w:rsid w:val="001B4384"/>
    <w:rsid w:val="001B62B4"/>
    <w:rsid w:val="001C465D"/>
    <w:rsid w:val="001C5AE3"/>
    <w:rsid w:val="001C6056"/>
    <w:rsid w:val="001D0C56"/>
    <w:rsid w:val="001D46BA"/>
    <w:rsid w:val="001D6A27"/>
    <w:rsid w:val="001D6F93"/>
    <w:rsid w:val="001E1E80"/>
    <w:rsid w:val="001E2EA1"/>
    <w:rsid w:val="001E4F99"/>
    <w:rsid w:val="001E685C"/>
    <w:rsid w:val="001F0088"/>
    <w:rsid w:val="001F0C07"/>
    <w:rsid w:val="001F191F"/>
    <w:rsid w:val="001F22A5"/>
    <w:rsid w:val="001F2C54"/>
    <w:rsid w:val="001F5F90"/>
    <w:rsid w:val="001F614F"/>
    <w:rsid w:val="001F6F87"/>
    <w:rsid w:val="002016D3"/>
    <w:rsid w:val="00205614"/>
    <w:rsid w:val="00221219"/>
    <w:rsid w:val="00224601"/>
    <w:rsid w:val="0022522F"/>
    <w:rsid w:val="0023306B"/>
    <w:rsid w:val="002331D0"/>
    <w:rsid w:val="002336D8"/>
    <w:rsid w:val="00233916"/>
    <w:rsid w:val="00234453"/>
    <w:rsid w:val="00236E9C"/>
    <w:rsid w:val="00240329"/>
    <w:rsid w:val="00241BE4"/>
    <w:rsid w:val="00242253"/>
    <w:rsid w:val="00244EAA"/>
    <w:rsid w:val="00250608"/>
    <w:rsid w:val="00255517"/>
    <w:rsid w:val="00256A17"/>
    <w:rsid w:val="0025718F"/>
    <w:rsid w:val="00257A73"/>
    <w:rsid w:val="0026289B"/>
    <w:rsid w:val="002639F8"/>
    <w:rsid w:val="00263F7A"/>
    <w:rsid w:val="00274551"/>
    <w:rsid w:val="002814E9"/>
    <w:rsid w:val="00281AAF"/>
    <w:rsid w:val="00285861"/>
    <w:rsid w:val="002903E9"/>
    <w:rsid w:val="00292D53"/>
    <w:rsid w:val="00293925"/>
    <w:rsid w:val="0029489C"/>
    <w:rsid w:val="002958FE"/>
    <w:rsid w:val="002A17A0"/>
    <w:rsid w:val="002A367F"/>
    <w:rsid w:val="002A61DD"/>
    <w:rsid w:val="002A6853"/>
    <w:rsid w:val="002A6F93"/>
    <w:rsid w:val="002B0C97"/>
    <w:rsid w:val="002B2B13"/>
    <w:rsid w:val="002B3833"/>
    <w:rsid w:val="002B5236"/>
    <w:rsid w:val="002C427C"/>
    <w:rsid w:val="002C5389"/>
    <w:rsid w:val="002D424B"/>
    <w:rsid w:val="002D4A2E"/>
    <w:rsid w:val="002D4F2D"/>
    <w:rsid w:val="002D5895"/>
    <w:rsid w:val="002D6CB5"/>
    <w:rsid w:val="002E36D1"/>
    <w:rsid w:val="002E4ECA"/>
    <w:rsid w:val="002F5592"/>
    <w:rsid w:val="002F5AB9"/>
    <w:rsid w:val="002F7F47"/>
    <w:rsid w:val="002F7F9C"/>
    <w:rsid w:val="00300276"/>
    <w:rsid w:val="0030028A"/>
    <w:rsid w:val="0030136D"/>
    <w:rsid w:val="00303271"/>
    <w:rsid w:val="00304BC5"/>
    <w:rsid w:val="00306495"/>
    <w:rsid w:val="00307F37"/>
    <w:rsid w:val="0031393C"/>
    <w:rsid w:val="003174CC"/>
    <w:rsid w:val="00320AE5"/>
    <w:rsid w:val="003220BA"/>
    <w:rsid w:val="00324657"/>
    <w:rsid w:val="003261E4"/>
    <w:rsid w:val="00331FCF"/>
    <w:rsid w:val="003334F7"/>
    <w:rsid w:val="003353C1"/>
    <w:rsid w:val="00335EE6"/>
    <w:rsid w:val="00342B1C"/>
    <w:rsid w:val="003439F3"/>
    <w:rsid w:val="00343A24"/>
    <w:rsid w:val="003468BE"/>
    <w:rsid w:val="00350D7A"/>
    <w:rsid w:val="00356B02"/>
    <w:rsid w:val="00360B5B"/>
    <w:rsid w:val="00361663"/>
    <w:rsid w:val="00361E99"/>
    <w:rsid w:val="00366B65"/>
    <w:rsid w:val="00376417"/>
    <w:rsid w:val="0037782C"/>
    <w:rsid w:val="003807D9"/>
    <w:rsid w:val="00380A46"/>
    <w:rsid w:val="00384883"/>
    <w:rsid w:val="00385407"/>
    <w:rsid w:val="003909C0"/>
    <w:rsid w:val="00396276"/>
    <w:rsid w:val="003971E2"/>
    <w:rsid w:val="003A00D9"/>
    <w:rsid w:val="003A2683"/>
    <w:rsid w:val="003A2A07"/>
    <w:rsid w:val="003A5AB8"/>
    <w:rsid w:val="003A77BA"/>
    <w:rsid w:val="003A79F7"/>
    <w:rsid w:val="003B0F86"/>
    <w:rsid w:val="003B4010"/>
    <w:rsid w:val="003B4A37"/>
    <w:rsid w:val="003B5B0C"/>
    <w:rsid w:val="003B66CD"/>
    <w:rsid w:val="003C020D"/>
    <w:rsid w:val="003C02F1"/>
    <w:rsid w:val="003C15CC"/>
    <w:rsid w:val="003C1C0F"/>
    <w:rsid w:val="003C5CB2"/>
    <w:rsid w:val="003C6325"/>
    <w:rsid w:val="003D09CD"/>
    <w:rsid w:val="003D588D"/>
    <w:rsid w:val="003D6F8D"/>
    <w:rsid w:val="003E0C42"/>
    <w:rsid w:val="003E2908"/>
    <w:rsid w:val="003E2C47"/>
    <w:rsid w:val="003F03D3"/>
    <w:rsid w:val="003F7D4F"/>
    <w:rsid w:val="00400A3C"/>
    <w:rsid w:val="00414705"/>
    <w:rsid w:val="004154BF"/>
    <w:rsid w:val="004206F8"/>
    <w:rsid w:val="00430975"/>
    <w:rsid w:val="00431E63"/>
    <w:rsid w:val="00433926"/>
    <w:rsid w:val="0043429B"/>
    <w:rsid w:val="00443B44"/>
    <w:rsid w:val="00445DA3"/>
    <w:rsid w:val="00445FA8"/>
    <w:rsid w:val="00446057"/>
    <w:rsid w:val="00450FAE"/>
    <w:rsid w:val="00454E9E"/>
    <w:rsid w:val="00455CB9"/>
    <w:rsid w:val="00455F3B"/>
    <w:rsid w:val="004574D9"/>
    <w:rsid w:val="0046145B"/>
    <w:rsid w:val="00470593"/>
    <w:rsid w:val="00470646"/>
    <w:rsid w:val="0047215B"/>
    <w:rsid w:val="00473C84"/>
    <w:rsid w:val="004756E5"/>
    <w:rsid w:val="00475861"/>
    <w:rsid w:val="00481508"/>
    <w:rsid w:val="0048366E"/>
    <w:rsid w:val="0049684E"/>
    <w:rsid w:val="00496C55"/>
    <w:rsid w:val="004A06D9"/>
    <w:rsid w:val="004A20B9"/>
    <w:rsid w:val="004A62FF"/>
    <w:rsid w:val="004A7101"/>
    <w:rsid w:val="004B3B84"/>
    <w:rsid w:val="004B4DB1"/>
    <w:rsid w:val="004B7F76"/>
    <w:rsid w:val="004C6D4D"/>
    <w:rsid w:val="004C6F58"/>
    <w:rsid w:val="004D1D42"/>
    <w:rsid w:val="004D2D58"/>
    <w:rsid w:val="004D3F3F"/>
    <w:rsid w:val="004D4A7A"/>
    <w:rsid w:val="004D5CA8"/>
    <w:rsid w:val="004D5EF4"/>
    <w:rsid w:val="004E118C"/>
    <w:rsid w:val="004F093D"/>
    <w:rsid w:val="004F283B"/>
    <w:rsid w:val="004F54B2"/>
    <w:rsid w:val="00501985"/>
    <w:rsid w:val="0050248B"/>
    <w:rsid w:val="005027BF"/>
    <w:rsid w:val="00505019"/>
    <w:rsid w:val="00505FB5"/>
    <w:rsid w:val="00511EFA"/>
    <w:rsid w:val="005120D9"/>
    <w:rsid w:val="005123C1"/>
    <w:rsid w:val="005178B0"/>
    <w:rsid w:val="00526E8A"/>
    <w:rsid w:val="005312FE"/>
    <w:rsid w:val="00535149"/>
    <w:rsid w:val="00536EF9"/>
    <w:rsid w:val="00543EC8"/>
    <w:rsid w:val="00544E43"/>
    <w:rsid w:val="00552466"/>
    <w:rsid w:val="00552E32"/>
    <w:rsid w:val="005531CE"/>
    <w:rsid w:val="00556045"/>
    <w:rsid w:val="00556FFE"/>
    <w:rsid w:val="00562109"/>
    <w:rsid w:val="005646E9"/>
    <w:rsid w:val="00570CFD"/>
    <w:rsid w:val="00573B9B"/>
    <w:rsid w:val="005754EA"/>
    <w:rsid w:val="0058135E"/>
    <w:rsid w:val="0059068A"/>
    <w:rsid w:val="00592C34"/>
    <w:rsid w:val="00596CAB"/>
    <w:rsid w:val="005A2D08"/>
    <w:rsid w:val="005A4097"/>
    <w:rsid w:val="005A41F4"/>
    <w:rsid w:val="005A4F72"/>
    <w:rsid w:val="005A653F"/>
    <w:rsid w:val="005B3D9F"/>
    <w:rsid w:val="005B48AD"/>
    <w:rsid w:val="005B6B6E"/>
    <w:rsid w:val="005C2049"/>
    <w:rsid w:val="005D0986"/>
    <w:rsid w:val="005D1D64"/>
    <w:rsid w:val="005D64DB"/>
    <w:rsid w:val="005D6E8B"/>
    <w:rsid w:val="005E12E5"/>
    <w:rsid w:val="005E1A4C"/>
    <w:rsid w:val="005E53BC"/>
    <w:rsid w:val="005E63DB"/>
    <w:rsid w:val="00600182"/>
    <w:rsid w:val="0060219D"/>
    <w:rsid w:val="006030B7"/>
    <w:rsid w:val="00603377"/>
    <w:rsid w:val="00607A8C"/>
    <w:rsid w:val="00611B8E"/>
    <w:rsid w:val="00612607"/>
    <w:rsid w:val="006178B7"/>
    <w:rsid w:val="006222B9"/>
    <w:rsid w:val="00622990"/>
    <w:rsid w:val="00622A32"/>
    <w:rsid w:val="00622AD8"/>
    <w:rsid w:val="00627DAE"/>
    <w:rsid w:val="006315B2"/>
    <w:rsid w:val="006324A3"/>
    <w:rsid w:val="006331CB"/>
    <w:rsid w:val="006369DF"/>
    <w:rsid w:val="006374E6"/>
    <w:rsid w:val="00641BCB"/>
    <w:rsid w:val="00642B7C"/>
    <w:rsid w:val="0064766F"/>
    <w:rsid w:val="00651075"/>
    <w:rsid w:val="00651EBB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87F68"/>
    <w:rsid w:val="006944D8"/>
    <w:rsid w:val="00696A4A"/>
    <w:rsid w:val="00696CCF"/>
    <w:rsid w:val="006A0821"/>
    <w:rsid w:val="006B32D8"/>
    <w:rsid w:val="006B371A"/>
    <w:rsid w:val="006C40F1"/>
    <w:rsid w:val="006C5C74"/>
    <w:rsid w:val="006C731F"/>
    <w:rsid w:val="006C7B4F"/>
    <w:rsid w:val="006D06AC"/>
    <w:rsid w:val="006D226F"/>
    <w:rsid w:val="006D551F"/>
    <w:rsid w:val="006D61B1"/>
    <w:rsid w:val="006D78DB"/>
    <w:rsid w:val="006E4F24"/>
    <w:rsid w:val="006F2414"/>
    <w:rsid w:val="007031B0"/>
    <w:rsid w:val="0070442A"/>
    <w:rsid w:val="00706C5F"/>
    <w:rsid w:val="0071261A"/>
    <w:rsid w:val="00712F4D"/>
    <w:rsid w:val="00713BBC"/>
    <w:rsid w:val="00715D5A"/>
    <w:rsid w:val="00717B28"/>
    <w:rsid w:val="00724AF7"/>
    <w:rsid w:val="0073070B"/>
    <w:rsid w:val="00731307"/>
    <w:rsid w:val="00731F96"/>
    <w:rsid w:val="00733D08"/>
    <w:rsid w:val="00735CEB"/>
    <w:rsid w:val="00747186"/>
    <w:rsid w:val="0074755C"/>
    <w:rsid w:val="007511EA"/>
    <w:rsid w:val="00752F55"/>
    <w:rsid w:val="007549DC"/>
    <w:rsid w:val="00760255"/>
    <w:rsid w:val="00760460"/>
    <w:rsid w:val="00761E3C"/>
    <w:rsid w:val="0076324D"/>
    <w:rsid w:val="00763CA2"/>
    <w:rsid w:val="007641AC"/>
    <w:rsid w:val="007646EA"/>
    <w:rsid w:val="007648C9"/>
    <w:rsid w:val="00765DEE"/>
    <w:rsid w:val="00771795"/>
    <w:rsid w:val="00773664"/>
    <w:rsid w:val="00775E6B"/>
    <w:rsid w:val="00794D45"/>
    <w:rsid w:val="007A2761"/>
    <w:rsid w:val="007A5BBB"/>
    <w:rsid w:val="007A679B"/>
    <w:rsid w:val="007A6AED"/>
    <w:rsid w:val="007A7567"/>
    <w:rsid w:val="007A7C28"/>
    <w:rsid w:val="007B06B9"/>
    <w:rsid w:val="007B1A40"/>
    <w:rsid w:val="007B27FF"/>
    <w:rsid w:val="007D4433"/>
    <w:rsid w:val="007D48E5"/>
    <w:rsid w:val="007D4B7E"/>
    <w:rsid w:val="007D5C3F"/>
    <w:rsid w:val="007D690C"/>
    <w:rsid w:val="007E1A2E"/>
    <w:rsid w:val="007E5B23"/>
    <w:rsid w:val="007E6FB5"/>
    <w:rsid w:val="007F00EE"/>
    <w:rsid w:val="007F51D3"/>
    <w:rsid w:val="00800B1A"/>
    <w:rsid w:val="008014DE"/>
    <w:rsid w:val="0080727F"/>
    <w:rsid w:val="008111A0"/>
    <w:rsid w:val="00813C94"/>
    <w:rsid w:val="00815E24"/>
    <w:rsid w:val="008201F1"/>
    <w:rsid w:val="00821971"/>
    <w:rsid w:val="00821B7D"/>
    <w:rsid w:val="00825A30"/>
    <w:rsid w:val="008313EC"/>
    <w:rsid w:val="00831D98"/>
    <w:rsid w:val="00831F3F"/>
    <w:rsid w:val="00833F02"/>
    <w:rsid w:val="00834F48"/>
    <w:rsid w:val="008352AD"/>
    <w:rsid w:val="0084481D"/>
    <w:rsid w:val="00847570"/>
    <w:rsid w:val="00851F44"/>
    <w:rsid w:val="008522B5"/>
    <w:rsid w:val="0085369F"/>
    <w:rsid w:val="00855F90"/>
    <w:rsid w:val="00863794"/>
    <w:rsid w:val="008658E0"/>
    <w:rsid w:val="00871967"/>
    <w:rsid w:val="008741F6"/>
    <w:rsid w:val="00877060"/>
    <w:rsid w:val="008804AD"/>
    <w:rsid w:val="00884E91"/>
    <w:rsid w:val="00885574"/>
    <w:rsid w:val="00887C43"/>
    <w:rsid w:val="00890B1E"/>
    <w:rsid w:val="008913EC"/>
    <w:rsid w:val="008933C4"/>
    <w:rsid w:val="0089453D"/>
    <w:rsid w:val="008975CE"/>
    <w:rsid w:val="008A0D2A"/>
    <w:rsid w:val="008A4773"/>
    <w:rsid w:val="008A5F78"/>
    <w:rsid w:val="008B1594"/>
    <w:rsid w:val="008B16D0"/>
    <w:rsid w:val="008B1833"/>
    <w:rsid w:val="008B2132"/>
    <w:rsid w:val="008B2686"/>
    <w:rsid w:val="008B3190"/>
    <w:rsid w:val="008B6487"/>
    <w:rsid w:val="008C0918"/>
    <w:rsid w:val="008C0ED9"/>
    <w:rsid w:val="008C7509"/>
    <w:rsid w:val="008D0228"/>
    <w:rsid w:val="008D0587"/>
    <w:rsid w:val="008D061C"/>
    <w:rsid w:val="008D0D09"/>
    <w:rsid w:val="008D4102"/>
    <w:rsid w:val="008D49DE"/>
    <w:rsid w:val="008D5414"/>
    <w:rsid w:val="008D770F"/>
    <w:rsid w:val="008E280A"/>
    <w:rsid w:val="008E3C66"/>
    <w:rsid w:val="008E3F72"/>
    <w:rsid w:val="008E4ECC"/>
    <w:rsid w:val="008E558C"/>
    <w:rsid w:val="008F2248"/>
    <w:rsid w:val="008F353B"/>
    <w:rsid w:val="008F6BFB"/>
    <w:rsid w:val="0090636C"/>
    <w:rsid w:val="009139AC"/>
    <w:rsid w:val="00920A41"/>
    <w:rsid w:val="00923CF0"/>
    <w:rsid w:val="009256A2"/>
    <w:rsid w:val="0092794F"/>
    <w:rsid w:val="009279F7"/>
    <w:rsid w:val="00930D73"/>
    <w:rsid w:val="009400F7"/>
    <w:rsid w:val="009427DB"/>
    <w:rsid w:val="00945C8B"/>
    <w:rsid w:val="00946FE7"/>
    <w:rsid w:val="0095047D"/>
    <w:rsid w:val="00952E99"/>
    <w:rsid w:val="00954A52"/>
    <w:rsid w:val="00954F0B"/>
    <w:rsid w:val="0095713A"/>
    <w:rsid w:val="00957CA5"/>
    <w:rsid w:val="0096139F"/>
    <w:rsid w:val="00964F88"/>
    <w:rsid w:val="00965866"/>
    <w:rsid w:val="0097391D"/>
    <w:rsid w:val="00975E5C"/>
    <w:rsid w:val="00982606"/>
    <w:rsid w:val="00986DF2"/>
    <w:rsid w:val="00990C82"/>
    <w:rsid w:val="00994AFF"/>
    <w:rsid w:val="00997A0E"/>
    <w:rsid w:val="009A0CEA"/>
    <w:rsid w:val="009A2CF9"/>
    <w:rsid w:val="009B05B7"/>
    <w:rsid w:val="009B3F0C"/>
    <w:rsid w:val="009C14C0"/>
    <w:rsid w:val="009C5751"/>
    <w:rsid w:val="009C5A9D"/>
    <w:rsid w:val="009C5AF3"/>
    <w:rsid w:val="009C6475"/>
    <w:rsid w:val="009D1D82"/>
    <w:rsid w:val="009D1DBC"/>
    <w:rsid w:val="009D3052"/>
    <w:rsid w:val="009D474A"/>
    <w:rsid w:val="009D4ABF"/>
    <w:rsid w:val="009D7267"/>
    <w:rsid w:val="009E20EE"/>
    <w:rsid w:val="009E3725"/>
    <w:rsid w:val="009E5A9D"/>
    <w:rsid w:val="009F1761"/>
    <w:rsid w:val="009F3F4A"/>
    <w:rsid w:val="00A03BB3"/>
    <w:rsid w:val="00A0456C"/>
    <w:rsid w:val="00A101BD"/>
    <w:rsid w:val="00A10237"/>
    <w:rsid w:val="00A112EA"/>
    <w:rsid w:val="00A1195E"/>
    <w:rsid w:val="00A12527"/>
    <w:rsid w:val="00A13804"/>
    <w:rsid w:val="00A14C59"/>
    <w:rsid w:val="00A166E7"/>
    <w:rsid w:val="00A21809"/>
    <w:rsid w:val="00A23590"/>
    <w:rsid w:val="00A26645"/>
    <w:rsid w:val="00A266AC"/>
    <w:rsid w:val="00A3126F"/>
    <w:rsid w:val="00A32A15"/>
    <w:rsid w:val="00A34796"/>
    <w:rsid w:val="00A44DF8"/>
    <w:rsid w:val="00A47D2E"/>
    <w:rsid w:val="00A51C4E"/>
    <w:rsid w:val="00A53241"/>
    <w:rsid w:val="00A63090"/>
    <w:rsid w:val="00A635E3"/>
    <w:rsid w:val="00A66860"/>
    <w:rsid w:val="00A672D2"/>
    <w:rsid w:val="00A70B3E"/>
    <w:rsid w:val="00A74C60"/>
    <w:rsid w:val="00A803D3"/>
    <w:rsid w:val="00A80829"/>
    <w:rsid w:val="00A82D55"/>
    <w:rsid w:val="00A85F88"/>
    <w:rsid w:val="00A86B28"/>
    <w:rsid w:val="00A90713"/>
    <w:rsid w:val="00A9087A"/>
    <w:rsid w:val="00A91109"/>
    <w:rsid w:val="00A920F1"/>
    <w:rsid w:val="00A92E83"/>
    <w:rsid w:val="00A97B45"/>
    <w:rsid w:val="00AA1198"/>
    <w:rsid w:val="00AA18D5"/>
    <w:rsid w:val="00AA27D2"/>
    <w:rsid w:val="00AA523A"/>
    <w:rsid w:val="00AA7182"/>
    <w:rsid w:val="00AB127A"/>
    <w:rsid w:val="00AB1F4F"/>
    <w:rsid w:val="00AB47F7"/>
    <w:rsid w:val="00AB6A80"/>
    <w:rsid w:val="00AB6C05"/>
    <w:rsid w:val="00AB7CCF"/>
    <w:rsid w:val="00AC5212"/>
    <w:rsid w:val="00AC52EB"/>
    <w:rsid w:val="00AC60DF"/>
    <w:rsid w:val="00AD0961"/>
    <w:rsid w:val="00AD1976"/>
    <w:rsid w:val="00AD1E32"/>
    <w:rsid w:val="00AD2626"/>
    <w:rsid w:val="00AD33D2"/>
    <w:rsid w:val="00AD3499"/>
    <w:rsid w:val="00AD36C5"/>
    <w:rsid w:val="00AD42E1"/>
    <w:rsid w:val="00AD6760"/>
    <w:rsid w:val="00AD6B3B"/>
    <w:rsid w:val="00AD7B83"/>
    <w:rsid w:val="00AE168B"/>
    <w:rsid w:val="00AE27B8"/>
    <w:rsid w:val="00AE2F42"/>
    <w:rsid w:val="00AE6E70"/>
    <w:rsid w:val="00AF0C2C"/>
    <w:rsid w:val="00AF5B08"/>
    <w:rsid w:val="00AF6718"/>
    <w:rsid w:val="00AF6DBD"/>
    <w:rsid w:val="00B018EC"/>
    <w:rsid w:val="00B02517"/>
    <w:rsid w:val="00B02E58"/>
    <w:rsid w:val="00B04BF7"/>
    <w:rsid w:val="00B13318"/>
    <w:rsid w:val="00B25237"/>
    <w:rsid w:val="00B27224"/>
    <w:rsid w:val="00B302CE"/>
    <w:rsid w:val="00B31420"/>
    <w:rsid w:val="00B3156B"/>
    <w:rsid w:val="00B37EA3"/>
    <w:rsid w:val="00B413C8"/>
    <w:rsid w:val="00B42800"/>
    <w:rsid w:val="00B51D93"/>
    <w:rsid w:val="00B53367"/>
    <w:rsid w:val="00B6682E"/>
    <w:rsid w:val="00B70D75"/>
    <w:rsid w:val="00B715B6"/>
    <w:rsid w:val="00B742D3"/>
    <w:rsid w:val="00B74433"/>
    <w:rsid w:val="00B75369"/>
    <w:rsid w:val="00B80181"/>
    <w:rsid w:val="00B8236E"/>
    <w:rsid w:val="00B84E76"/>
    <w:rsid w:val="00B84EF4"/>
    <w:rsid w:val="00B86190"/>
    <w:rsid w:val="00B871BB"/>
    <w:rsid w:val="00B90497"/>
    <w:rsid w:val="00B90974"/>
    <w:rsid w:val="00B91ADE"/>
    <w:rsid w:val="00B931C0"/>
    <w:rsid w:val="00B93FFF"/>
    <w:rsid w:val="00B957BE"/>
    <w:rsid w:val="00B95DDD"/>
    <w:rsid w:val="00BA3ED4"/>
    <w:rsid w:val="00BA4E07"/>
    <w:rsid w:val="00BA70AE"/>
    <w:rsid w:val="00BB1E26"/>
    <w:rsid w:val="00BB3231"/>
    <w:rsid w:val="00BB4F20"/>
    <w:rsid w:val="00BC386A"/>
    <w:rsid w:val="00BC4D8E"/>
    <w:rsid w:val="00BC4F19"/>
    <w:rsid w:val="00BC5F13"/>
    <w:rsid w:val="00BC606B"/>
    <w:rsid w:val="00BD55D6"/>
    <w:rsid w:val="00BE1996"/>
    <w:rsid w:val="00BE4635"/>
    <w:rsid w:val="00BE6E1C"/>
    <w:rsid w:val="00BF2FD9"/>
    <w:rsid w:val="00BF4E57"/>
    <w:rsid w:val="00BF4F5F"/>
    <w:rsid w:val="00BF6F9D"/>
    <w:rsid w:val="00C000EA"/>
    <w:rsid w:val="00C03979"/>
    <w:rsid w:val="00C0418A"/>
    <w:rsid w:val="00C049CC"/>
    <w:rsid w:val="00C04C73"/>
    <w:rsid w:val="00C10375"/>
    <w:rsid w:val="00C12930"/>
    <w:rsid w:val="00C12AA8"/>
    <w:rsid w:val="00C14646"/>
    <w:rsid w:val="00C20453"/>
    <w:rsid w:val="00C208E9"/>
    <w:rsid w:val="00C25178"/>
    <w:rsid w:val="00C2643A"/>
    <w:rsid w:val="00C2739E"/>
    <w:rsid w:val="00C30816"/>
    <w:rsid w:val="00C315E7"/>
    <w:rsid w:val="00C32D91"/>
    <w:rsid w:val="00C35F11"/>
    <w:rsid w:val="00C36502"/>
    <w:rsid w:val="00C42878"/>
    <w:rsid w:val="00C450AB"/>
    <w:rsid w:val="00C47F7E"/>
    <w:rsid w:val="00C52A2D"/>
    <w:rsid w:val="00C535F5"/>
    <w:rsid w:val="00C55571"/>
    <w:rsid w:val="00C574EE"/>
    <w:rsid w:val="00C57FDE"/>
    <w:rsid w:val="00C6028B"/>
    <w:rsid w:val="00C63B20"/>
    <w:rsid w:val="00C64F8D"/>
    <w:rsid w:val="00C7002B"/>
    <w:rsid w:val="00C70CC8"/>
    <w:rsid w:val="00C73E52"/>
    <w:rsid w:val="00C760A1"/>
    <w:rsid w:val="00C87427"/>
    <w:rsid w:val="00C8762A"/>
    <w:rsid w:val="00C877AA"/>
    <w:rsid w:val="00C90A54"/>
    <w:rsid w:val="00C90B46"/>
    <w:rsid w:val="00C91BF6"/>
    <w:rsid w:val="00C9391F"/>
    <w:rsid w:val="00CB1B87"/>
    <w:rsid w:val="00CB513D"/>
    <w:rsid w:val="00CB6334"/>
    <w:rsid w:val="00CC045C"/>
    <w:rsid w:val="00CC3A9A"/>
    <w:rsid w:val="00CD0EAF"/>
    <w:rsid w:val="00CD4B60"/>
    <w:rsid w:val="00CD4B79"/>
    <w:rsid w:val="00CD5F97"/>
    <w:rsid w:val="00CE2225"/>
    <w:rsid w:val="00CE3823"/>
    <w:rsid w:val="00CE3DF1"/>
    <w:rsid w:val="00CE69E0"/>
    <w:rsid w:val="00CF7EC2"/>
    <w:rsid w:val="00D00701"/>
    <w:rsid w:val="00D107B2"/>
    <w:rsid w:val="00D1095A"/>
    <w:rsid w:val="00D14B03"/>
    <w:rsid w:val="00D17F02"/>
    <w:rsid w:val="00D26262"/>
    <w:rsid w:val="00D26EBF"/>
    <w:rsid w:val="00D277D6"/>
    <w:rsid w:val="00D334BF"/>
    <w:rsid w:val="00D35FBC"/>
    <w:rsid w:val="00D363AD"/>
    <w:rsid w:val="00D3644E"/>
    <w:rsid w:val="00D411A6"/>
    <w:rsid w:val="00D414C1"/>
    <w:rsid w:val="00D427F4"/>
    <w:rsid w:val="00D43931"/>
    <w:rsid w:val="00D44FD0"/>
    <w:rsid w:val="00D46D8A"/>
    <w:rsid w:val="00D475C8"/>
    <w:rsid w:val="00D51FC0"/>
    <w:rsid w:val="00D601C4"/>
    <w:rsid w:val="00D61EA1"/>
    <w:rsid w:val="00D6326E"/>
    <w:rsid w:val="00D6375C"/>
    <w:rsid w:val="00D63EF4"/>
    <w:rsid w:val="00D64C4B"/>
    <w:rsid w:val="00D65E75"/>
    <w:rsid w:val="00D65E97"/>
    <w:rsid w:val="00D66D0B"/>
    <w:rsid w:val="00D66E7F"/>
    <w:rsid w:val="00D717BD"/>
    <w:rsid w:val="00D727C0"/>
    <w:rsid w:val="00D77AFD"/>
    <w:rsid w:val="00D80556"/>
    <w:rsid w:val="00D80EC1"/>
    <w:rsid w:val="00D82509"/>
    <w:rsid w:val="00D82AB9"/>
    <w:rsid w:val="00D848C1"/>
    <w:rsid w:val="00D857A0"/>
    <w:rsid w:val="00D874EE"/>
    <w:rsid w:val="00D912A6"/>
    <w:rsid w:val="00D918FE"/>
    <w:rsid w:val="00D91AD5"/>
    <w:rsid w:val="00D92E9A"/>
    <w:rsid w:val="00D946D9"/>
    <w:rsid w:val="00D95B56"/>
    <w:rsid w:val="00D96DA7"/>
    <w:rsid w:val="00DA226D"/>
    <w:rsid w:val="00DA3A5D"/>
    <w:rsid w:val="00DA7602"/>
    <w:rsid w:val="00DB11EA"/>
    <w:rsid w:val="00DB287C"/>
    <w:rsid w:val="00DB3FC1"/>
    <w:rsid w:val="00DB4158"/>
    <w:rsid w:val="00DB5102"/>
    <w:rsid w:val="00DB5C3E"/>
    <w:rsid w:val="00DC3416"/>
    <w:rsid w:val="00DC4366"/>
    <w:rsid w:val="00DD1018"/>
    <w:rsid w:val="00DD471E"/>
    <w:rsid w:val="00DD5241"/>
    <w:rsid w:val="00DE14F5"/>
    <w:rsid w:val="00DE1B3F"/>
    <w:rsid w:val="00DE30BA"/>
    <w:rsid w:val="00DE36CF"/>
    <w:rsid w:val="00DE571D"/>
    <w:rsid w:val="00DF3EA2"/>
    <w:rsid w:val="00DF7965"/>
    <w:rsid w:val="00E10ACE"/>
    <w:rsid w:val="00E15184"/>
    <w:rsid w:val="00E20084"/>
    <w:rsid w:val="00E22428"/>
    <w:rsid w:val="00E22E29"/>
    <w:rsid w:val="00E24475"/>
    <w:rsid w:val="00E24B9E"/>
    <w:rsid w:val="00E24FCC"/>
    <w:rsid w:val="00E256E8"/>
    <w:rsid w:val="00E30CD0"/>
    <w:rsid w:val="00E325F3"/>
    <w:rsid w:val="00E40300"/>
    <w:rsid w:val="00E412EB"/>
    <w:rsid w:val="00E41860"/>
    <w:rsid w:val="00E45682"/>
    <w:rsid w:val="00E4616C"/>
    <w:rsid w:val="00E47125"/>
    <w:rsid w:val="00E52A0D"/>
    <w:rsid w:val="00E56B44"/>
    <w:rsid w:val="00E60EA0"/>
    <w:rsid w:val="00E61F02"/>
    <w:rsid w:val="00E624BA"/>
    <w:rsid w:val="00E70372"/>
    <w:rsid w:val="00E71678"/>
    <w:rsid w:val="00E7393E"/>
    <w:rsid w:val="00E833E2"/>
    <w:rsid w:val="00E85AF2"/>
    <w:rsid w:val="00E91F79"/>
    <w:rsid w:val="00E9226A"/>
    <w:rsid w:val="00E9732A"/>
    <w:rsid w:val="00E97782"/>
    <w:rsid w:val="00E97968"/>
    <w:rsid w:val="00EA233B"/>
    <w:rsid w:val="00EA380A"/>
    <w:rsid w:val="00EA638D"/>
    <w:rsid w:val="00EA7436"/>
    <w:rsid w:val="00EA7461"/>
    <w:rsid w:val="00EB0BB1"/>
    <w:rsid w:val="00EB0D02"/>
    <w:rsid w:val="00EB1F32"/>
    <w:rsid w:val="00EC076A"/>
    <w:rsid w:val="00EC0D8E"/>
    <w:rsid w:val="00EC4178"/>
    <w:rsid w:val="00EC584B"/>
    <w:rsid w:val="00EC5C94"/>
    <w:rsid w:val="00ED0938"/>
    <w:rsid w:val="00ED0993"/>
    <w:rsid w:val="00ED13E0"/>
    <w:rsid w:val="00ED3A36"/>
    <w:rsid w:val="00ED3BC2"/>
    <w:rsid w:val="00ED3BFB"/>
    <w:rsid w:val="00ED4807"/>
    <w:rsid w:val="00ED48DE"/>
    <w:rsid w:val="00ED72E8"/>
    <w:rsid w:val="00ED7620"/>
    <w:rsid w:val="00EE14DB"/>
    <w:rsid w:val="00EF43B2"/>
    <w:rsid w:val="00EF46D2"/>
    <w:rsid w:val="00F014F4"/>
    <w:rsid w:val="00F0267E"/>
    <w:rsid w:val="00F033FE"/>
    <w:rsid w:val="00F10B7C"/>
    <w:rsid w:val="00F1134E"/>
    <w:rsid w:val="00F120EA"/>
    <w:rsid w:val="00F13040"/>
    <w:rsid w:val="00F13B5B"/>
    <w:rsid w:val="00F16879"/>
    <w:rsid w:val="00F22F88"/>
    <w:rsid w:val="00F279CD"/>
    <w:rsid w:val="00F3428E"/>
    <w:rsid w:val="00F35CD7"/>
    <w:rsid w:val="00F36E04"/>
    <w:rsid w:val="00F41721"/>
    <w:rsid w:val="00F41847"/>
    <w:rsid w:val="00F41BC0"/>
    <w:rsid w:val="00F472BC"/>
    <w:rsid w:val="00F472D1"/>
    <w:rsid w:val="00F5360C"/>
    <w:rsid w:val="00F54C73"/>
    <w:rsid w:val="00F6023E"/>
    <w:rsid w:val="00F6314F"/>
    <w:rsid w:val="00F63C42"/>
    <w:rsid w:val="00F63C93"/>
    <w:rsid w:val="00F63D8B"/>
    <w:rsid w:val="00F64D94"/>
    <w:rsid w:val="00F66254"/>
    <w:rsid w:val="00F72086"/>
    <w:rsid w:val="00F72EBB"/>
    <w:rsid w:val="00F74850"/>
    <w:rsid w:val="00F75C90"/>
    <w:rsid w:val="00F81327"/>
    <w:rsid w:val="00F93910"/>
    <w:rsid w:val="00F94A07"/>
    <w:rsid w:val="00F97631"/>
    <w:rsid w:val="00FA0EDB"/>
    <w:rsid w:val="00FA1231"/>
    <w:rsid w:val="00FA1995"/>
    <w:rsid w:val="00FA1DBF"/>
    <w:rsid w:val="00FA3926"/>
    <w:rsid w:val="00FA4E1E"/>
    <w:rsid w:val="00FA4F1D"/>
    <w:rsid w:val="00FA60FA"/>
    <w:rsid w:val="00FA65B8"/>
    <w:rsid w:val="00FA72C8"/>
    <w:rsid w:val="00FA7954"/>
    <w:rsid w:val="00FB0003"/>
    <w:rsid w:val="00FB0577"/>
    <w:rsid w:val="00FB3E84"/>
    <w:rsid w:val="00FB7E6A"/>
    <w:rsid w:val="00FC3626"/>
    <w:rsid w:val="00FC4F69"/>
    <w:rsid w:val="00FC5F51"/>
    <w:rsid w:val="00FC74CF"/>
    <w:rsid w:val="00FD12B1"/>
    <w:rsid w:val="00FD1B63"/>
    <w:rsid w:val="00FD512E"/>
    <w:rsid w:val="00FD5BBA"/>
    <w:rsid w:val="00FE70EE"/>
    <w:rsid w:val="00FE710B"/>
    <w:rsid w:val="00FF129B"/>
    <w:rsid w:val="00FF202A"/>
    <w:rsid w:val="00FF3665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C0E2A3F"/>
  <w15:chartTrackingRefBased/>
  <w15:docId w15:val="{C0B5506F-AC55-4214-B858-19F664DA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2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2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834F48"/>
    <w:rPr>
      <w:color w:val="800080"/>
      <w:u w:val="single"/>
    </w:rPr>
  </w:style>
  <w:style w:type="paragraph" w:styleId="Navadensplet">
    <w:name w:val="Normal (Web)"/>
    <w:basedOn w:val="Navaden"/>
    <w:uiPriority w:val="99"/>
    <w:semiHidden/>
    <w:unhideWhenUsed/>
    <w:rsid w:val="00CE3823"/>
    <w:pPr>
      <w:spacing w:after="210" w:line="240" w:lineRule="auto"/>
      <w:jc w:val="left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CE3823"/>
    <w:pPr>
      <w:spacing w:after="210" w:line="240" w:lineRule="auto"/>
      <w:jc w:val="center"/>
    </w:pPr>
    <w:rPr>
      <w:rFonts w:ascii="Times New Roman" w:eastAsia="Times New Roman" w:hAnsi="Times New Roman"/>
      <w:b/>
      <w:bCs/>
      <w:color w:val="333333"/>
      <w:sz w:val="18"/>
      <w:szCs w:val="18"/>
      <w:lang w:eastAsia="sl-SI"/>
    </w:rPr>
  </w:style>
  <w:style w:type="character" w:styleId="Krepko">
    <w:name w:val="Strong"/>
    <w:uiPriority w:val="22"/>
    <w:qFormat/>
    <w:rsid w:val="00CE3823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A90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2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097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9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3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2282">
                  <w:marLeft w:val="405"/>
                  <w:marRight w:val="420"/>
                  <w:marTop w:val="405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1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3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ju.gov.si" TargetMode="External"/><Relationship Id="rId2" Type="http://schemas.openxmlformats.org/officeDocument/2006/relationships/hyperlink" Target="mailto:gp.mju@gov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67F09-C0DC-4DB8-B800-60D1BD7C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1895</CharactersWithSpaces>
  <SharedDoc>false</SharedDoc>
  <HLinks>
    <vt:vector size="12" baseType="variant">
      <vt:variant>
        <vt:i4>8257596</vt:i4>
      </vt:variant>
      <vt:variant>
        <vt:i4>9</vt:i4>
      </vt:variant>
      <vt:variant>
        <vt:i4>0</vt:i4>
      </vt:variant>
      <vt:variant>
        <vt:i4>5</vt:i4>
      </vt:variant>
      <vt:variant>
        <vt:lpwstr>http://www.mju.gov.si/</vt:lpwstr>
      </vt:variant>
      <vt:variant>
        <vt:lpwstr/>
      </vt:variant>
      <vt:variant>
        <vt:i4>2687040</vt:i4>
      </vt:variant>
      <vt:variant>
        <vt:i4>6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Sabina Kuzman</cp:lastModifiedBy>
  <cp:revision>3</cp:revision>
  <cp:lastPrinted>2014-02-27T14:52:00Z</cp:lastPrinted>
  <dcterms:created xsi:type="dcterms:W3CDTF">2022-04-04T09:24:00Z</dcterms:created>
  <dcterms:modified xsi:type="dcterms:W3CDTF">2022-04-04T09:25:00Z</dcterms:modified>
</cp:coreProperties>
</file>